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7605E" w14:textId="77777777" w:rsidR="00600277" w:rsidRDefault="00600277" w:rsidP="00600277">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4301-0018/2022</w:t>
      </w:r>
    </w:p>
    <w:p w14:paraId="4018EDF6" w14:textId="77777777" w:rsidR="00600277" w:rsidRDefault="00600277" w:rsidP="00600277">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2022-385</w:t>
      </w:r>
    </w:p>
    <w:p w14:paraId="176DBAEE" w14:textId="77777777" w:rsidR="00600277" w:rsidRDefault="00600277" w:rsidP="00600277">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21.12.2022</w:t>
      </w:r>
    </w:p>
    <w:p w14:paraId="45D36D12" w14:textId="77777777" w:rsidR="005F42C1" w:rsidRPr="00A32CB3" w:rsidRDefault="005F42C1" w:rsidP="005F42C1">
      <w:pPr>
        <w:rPr>
          <w:rFonts w:cs="Arial"/>
        </w:rPr>
      </w:pPr>
      <w:bookmarkStart w:id="0" w:name="_GoBack"/>
      <w:bookmarkEnd w:id="0"/>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00277">
        <w:rPr>
          <w:rFonts w:ascii="Arial" w:hAnsi="Arial" w:cs="Arial"/>
          <w:sz w:val="22"/>
          <w:szCs w:val="22"/>
        </w:rPr>
      </w:r>
      <w:r w:rsidR="0060027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F6B950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30C029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272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272C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F3F98-BC2E-42C8-9B81-1AD59F5F0158}">
  <ds:schemaRefs>
    <ds:schemaRef ds:uri="2d71791d-4b08-4651-a8aa-c7bfc8b3429a"/>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E4F99DF6-B15A-4062-B480-A18C060C3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TotalTime>
  <Pages>2</Pages>
  <Words>533</Words>
  <Characters>3605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5</cp:revision>
  <cp:lastPrinted>2016-06-20T06:32:00Z</cp:lastPrinted>
  <dcterms:created xsi:type="dcterms:W3CDTF">2018-08-07T08:37:00Z</dcterms:created>
  <dcterms:modified xsi:type="dcterms:W3CDTF">2023-01-03T13:40:00Z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